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4CD" w:rsidRPr="00C07334" w:rsidRDefault="009154CD" w:rsidP="00CA147E">
      <w:pPr>
        <w:jc w:val="center"/>
        <w:rPr>
          <w:rFonts w:ascii="Times New Roman Tj" w:hAnsi="Times New Roman Tj"/>
          <w:color w:val="000000"/>
          <w:sz w:val="24"/>
          <w:szCs w:val="24"/>
          <w:lang w:val="en-US" w:eastAsia="ru-RU"/>
        </w:rPr>
      </w:pPr>
      <w:bookmarkStart w:id="0" w:name="_GoBack"/>
      <w:bookmarkEnd w:id="0"/>
      <w:r w:rsidRPr="00C07334">
        <w:rPr>
          <w:rFonts w:ascii="Times New Roman Tj" w:hAnsi="Times New Roman Tj"/>
          <w:color w:val="000000"/>
          <w:sz w:val="24"/>
          <w:szCs w:val="24"/>
          <w:u w:val="single"/>
          <w:lang w:val="en-US" w:eastAsia="ru-RU"/>
        </w:rPr>
        <w:t>Test of the course of political science</w:t>
      </w:r>
    </w:p>
    <w:p w:rsidR="009154CD" w:rsidRPr="00C07334" w:rsidRDefault="009154CD" w:rsidP="00CA147E">
      <w:pPr>
        <w:rPr>
          <w:rFonts w:ascii="Times New Roman Tj" w:hAnsi="Times New Roman Tj"/>
          <w:sz w:val="24"/>
          <w:szCs w:val="24"/>
          <w:lang w:val="en-US"/>
        </w:rPr>
      </w:pP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 Political science studies: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culture, market,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nature, human,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 politics,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law, state,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nature, politics, ethnic groups;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 Political science refers to the sciences: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technical;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naturally;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public;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psychological;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historical;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 Political science as a science is most closely associated with: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history and geography;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cultural studies and genetics;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sociology and anthropology;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philosophy and economics;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sociology and philosophy;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 The object of political science as a science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batches;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political sphere of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social interaction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power relations;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social conflicts;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 The categories of political science are: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basic laws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actual problems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role of political science in society;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 xml:space="preserve">$D) </w:t>
      </w:r>
      <w:r w:rsidRPr="00C07334">
        <w:rPr>
          <w:rFonts w:ascii="Times New Roman Tj" w:hAnsi="Times New Roman Tj"/>
          <w:sz w:val="24"/>
          <w:szCs w:val="24"/>
          <w:lang w:val="en-US"/>
        </w:rPr>
        <w:t>concepts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methodological problems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 The own (specifi</w:t>
      </w:r>
      <w:r>
        <w:rPr>
          <w:rFonts w:ascii="Times New Roman Tj" w:hAnsi="Times New Roman Tj"/>
          <w:sz w:val="24"/>
          <w:szCs w:val="24"/>
          <w:lang w:val="en-US"/>
        </w:rPr>
        <w:t>C)</w:t>
      </w:r>
      <w:r w:rsidRPr="00C07334">
        <w:rPr>
          <w:rFonts w:ascii="Times New Roman Tj" w:hAnsi="Times New Roman Tj"/>
          <w:sz w:val="24"/>
          <w:szCs w:val="24"/>
          <w:lang w:val="en-US"/>
        </w:rPr>
        <w:t xml:space="preserve"> category of political science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leadership;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regime;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socialization of personality;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 The thinker of the Renaissance, the author of the treatise "Sovereign":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Moter;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Mor;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@8. The question of the relationship between goals and means in politics was considered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Confucius;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@9. The statement “The moral principle must be higher than the legal one” belongs 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Marxists;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Theorists of Christian religious doctrine;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Conservative Ideologues;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Ancient philosophers;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 The idea of </w:t>
      </w:r>
      <w:r w:rsidRPr="00C07334">
        <w:rPr>
          <w:rFonts w:ascii="Times New Roman Tj" w:eastAsia="Times New Roman"/>
          <w:sz w:val="24"/>
          <w:szCs w:val="24"/>
          <w:lang w:val="en-US"/>
        </w:rPr>
        <w:t>​​</w:t>
      </w:r>
      <w:r w:rsidRPr="00C07334">
        <w:rPr>
          <w:rFonts w:ascii="Times New Roman Tj" w:hAnsi="Times New Roman Tj"/>
          <w:sz w:val="24"/>
          <w:szCs w:val="24"/>
          <w:lang w:val="en-US"/>
        </w:rPr>
        <w:t>three types of legitimate domination belongs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@11. The philosopher, politician, founder of the political ideology of liberalism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Mor;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@12. Which of the following figures formed the foundations of the political doctrine of Catholicism?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 Augustine;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 Caesarea;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 of </w:t>
      </w:r>
      <w:smartTag w:uri="urn:schemas-microsoft-com:office:smarttags" w:element="place">
        <w:r w:rsidRPr="00C07334">
          <w:rPr>
            <w:rFonts w:ascii="Times New Roman Tj" w:hAnsi="Times New Roman Tj"/>
            <w:sz w:val="24"/>
            <w:szCs w:val="24"/>
            <w:lang w:val="en-US"/>
          </w:rPr>
          <w:t>Caesarea</w:t>
        </w:r>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Polybius;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@13.  Which of the following figures reflected in his writings the political doctrines characteristic of the Renaissance?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Companella;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Mor;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E. </w:t>
      </w:r>
      <w:smartTag w:uri="urn:schemas-microsoft-com:office:smarttags" w:element="City">
        <w:smartTag w:uri="urn:schemas-microsoft-com:office:smarttags" w:element="place">
          <w:r w:rsidRPr="00C07334">
            <w:rPr>
              <w:rFonts w:ascii="Times New Roman Tj" w:hAnsi="Times New Roman Tj"/>
              <w:sz w:val="24"/>
              <w:szCs w:val="24"/>
              <w:lang w:val="en-US"/>
            </w:rPr>
            <w:t>Rotterdam</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 To whom of political thinkers do words belong. “A sovereign, acting by brute force, like animals, must combine the qualities of a lion and a fox”?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F. Nietzsche;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 The post-behaviorist stage in the development of political science is associated with the birth of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Psychoanalysis;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Traditionalism;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System approach;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Sociology;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  What is the work of </w:t>
      </w:r>
      <w:smartTag w:uri="urn:schemas-microsoft-com:office:smarttags" w:element="City">
        <w:smartTag w:uri="urn:schemas-microsoft-com:office:smarttags" w:element="place">
          <w:r w:rsidRPr="00C07334">
            <w:rPr>
              <w:rFonts w:ascii="Times New Roman Tj" w:hAnsi="Times New Roman Tj"/>
              <w:sz w:val="24"/>
              <w:szCs w:val="24"/>
              <w:lang w:val="en-US"/>
            </w:rPr>
            <w:t>St. Augustine</w:t>
          </w:r>
        </w:smartTag>
      </w:smartTag>
      <w:r w:rsidRPr="00C07334">
        <w:rPr>
          <w:rFonts w:ascii="Times New Roman Tj" w:hAnsi="Times New Roman Tj"/>
          <w:sz w:val="24"/>
          <w:szCs w:val="24"/>
          <w:lang w:val="en-US"/>
        </w:rPr>
        <w:t xml:space="preserve"> the Blessed?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"Sovereign";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City of </w:t>
      </w:r>
      <w:smartTag w:uri="urn:schemas-microsoft-com:office:smarttags" w:element="City">
        <w:smartTag w:uri="urn:schemas-microsoft-com:office:smarttags" w:element="place">
          <w:r w:rsidRPr="00C07334">
            <w:rPr>
              <w:rFonts w:ascii="Times New Roman Tj" w:hAnsi="Times New Roman Tj"/>
              <w:sz w:val="24"/>
              <w:szCs w:val="24"/>
              <w:lang w:val="en-US"/>
            </w:rPr>
            <w:t>God</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“Laws”;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 The author of the theory of oligarchic power - the “iron law of oligarchy”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 Lasswell;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Michels;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G. Mosca;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 Which of these scientists is the founder of liberalism as an ideological and political direction?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Mor;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Sh.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 Why, according to Montesquieu, is the separation of powers necessary?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For the effective functioning of the economy;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ensure political freedom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protect the interests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For the functioning of the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 Which of the listed thinkers of the Ancient world belongs to the work under the title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City">
        <w:smartTag w:uri="urn:schemas-microsoft-com:office:smarttags" w:element="place">
          <w:r w:rsidRPr="00C07334">
            <w:rPr>
              <w:rFonts w:ascii="Times New Roman Tj" w:hAnsi="Times New Roman Tj"/>
              <w:sz w:val="24"/>
              <w:szCs w:val="24"/>
              <w:lang w:val="en-US"/>
            </w:rPr>
            <w:t>Cicero</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Confucius;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 Continue Plato's quotation: “Democracy is intoxicated with freedom, and therefore soon comes to be replaced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Hegemony;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@22. Which of the following thinkers owns the wording: “Man is a political entity”?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Confucius;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Augustine;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@23. The author of "Leviathan"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Sh.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@24. At the heart of the Marxist concept of politics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Materialistic Understanding of History;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Theory of separation of powers;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Humanistic Theory;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Civil law concept;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@25. In which work was the principle of the separation of powers based 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"German ideology" K. Marx and F. Engels;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Spirit of Laws” by S.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“Politics” of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“Sovereign”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@26. What does the term "Machiavellianism" mean?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Rejection of moral principles in favor of political expediency;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priority of the right over morality;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Limiting the rights of the individual to preserve the integrity of the political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Democracy - the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there is no right;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@27. What authorities in the system of government allocated John.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Judicial, representative and executive;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Legislative, executive and federal;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Legislative, governmental and judicial;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Legislative, executive, judicial;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@28. The author of which of the following theories is J.-J. Russo?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Theory of Sovereignty;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Theory of separation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Theory of Communism;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Elite Theory;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@29. A regime based on the recognition of the people as a source of power is called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Totalitarian;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Authoritarian;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Oligarchic;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@30. The social contract theory was first outlined: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Voltaire;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 Machiavell;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@31. The author of the political work “Two Treatises on the Board”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W.-L.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@32. Authorship of a well-known political thesis: “The end justifies the means” belongs 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V. Lenin;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 xml:space="preserve">$D) </w:t>
      </w:r>
      <w:r w:rsidRPr="00C07334">
        <w:rPr>
          <w:rFonts w:ascii="Times New Roman Tj" w:hAnsi="Times New Roman Tj"/>
          <w:sz w:val="24"/>
          <w:szCs w:val="24"/>
          <w:lang w:val="en-US"/>
        </w:rPr>
        <w:t>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r w:rsidRPr="00C07334">
          <w:rPr>
            <w:rFonts w:ascii="Times New Roman Tj" w:hAnsi="Times New Roman Tj"/>
            <w:sz w:val="24"/>
            <w:szCs w:val="24"/>
            <w:lang w:val="en-US"/>
          </w:rPr>
          <w:t>I.</w:t>
        </w:r>
      </w:smartTag>
      <w:r w:rsidRPr="00C07334">
        <w:rPr>
          <w:rFonts w:ascii="Times New Roman Tj" w:hAnsi="Times New Roman Tj"/>
          <w:sz w:val="24"/>
          <w:szCs w:val="24"/>
          <w:lang w:val="en-US"/>
        </w:rPr>
        <w:t xml:space="preserve"> Kant;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@33. The concept of civil society was developed by a 19th century German scientist: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Owen;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 Engels;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F. Aquinas;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$E)</w:t>
      </w:r>
      <w:r w:rsidRPr="00C07334">
        <w:rPr>
          <w:rFonts w:ascii="Times New Roman Tj" w:hAnsi="Times New Roman Tj"/>
          <w:sz w:val="24"/>
          <w:szCs w:val="24"/>
          <w:lang w:val="en-US"/>
        </w:rPr>
        <w:t xml:space="preserve"> G. Hegel;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@34. K. Marx's political doctrine is the doctrine of:</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 stratification;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class world between the bourgeoisie and the proletariat;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w:t>
      </w:r>
      <w:r w:rsidRPr="00CA147E">
        <w:rPr>
          <w:rFonts w:ascii="Times New Roman Tj" w:hAnsi="Times New Roman Tj"/>
          <w:sz w:val="24"/>
          <w:szCs w:val="24"/>
          <w:lang w:val="en-US"/>
        </w:rPr>
        <w:t xml:space="preserve"> </w:t>
      </w:r>
      <w:r w:rsidRPr="00C07334">
        <w:rPr>
          <w:rFonts w:ascii="Times New Roman Tj" w:hAnsi="Times New Roman Tj"/>
          <w:sz w:val="24"/>
          <w:szCs w:val="24"/>
          <w:lang w:val="en-US"/>
        </w:rPr>
        <w:t>the class struggle, the socialist revolution and the dictatorship of the proletariat;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social mobility;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etern</w:t>
      </w:r>
      <w:r>
        <w:rPr>
          <w:rFonts w:ascii="Times New Roman Tj" w:hAnsi="Times New Roman Tj"/>
          <w:sz w:val="24"/>
          <w:szCs w:val="24"/>
          <w:lang w:val="en-US"/>
        </w:rPr>
        <w:t>ity of the capitalist formation;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w:t>
      </w:r>
      <w:r w:rsidRPr="00C07334">
        <w:rPr>
          <w:rFonts w:ascii="Times New Roman Tj" w:hAnsi="Times New Roman Tj"/>
          <w:sz w:val="24"/>
          <w:szCs w:val="24"/>
          <w:lang w:val="en-US"/>
        </w:rPr>
        <w:t>35. As an independent branch of scientific knowledge, political science first took shape 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China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Japan</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India;</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USA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country-region">
        <w:smartTag w:uri="urn:schemas-microsoft-com:office:smarttags" w:element="place">
          <w:r w:rsidRPr="00C07334">
            <w:rPr>
              <w:rFonts w:ascii="Times New Roman Tj" w:hAnsi="Times New Roman Tj"/>
              <w:sz w:val="24"/>
              <w:szCs w:val="24"/>
              <w:lang w:val="en-US"/>
            </w:rPr>
            <w:t>Russia</w:t>
          </w:r>
        </w:smartTag>
      </w:smartTag>
      <w:r>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@36. The first national association of experts in the field of political knowledge was formed in 1903 in: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USA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Russia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Germany;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w:t>
      </w:r>
      <w:smartTag w:uri="urn:schemas-microsoft-com:office:smarttags" w:element="place">
        <w:smartTag w:uri="urn:schemas-microsoft-com:office:smarttags" w:element="country-region">
          <w:r w:rsidRPr="00C07334">
            <w:rPr>
              <w:rFonts w:ascii="Times New Roman Tj" w:hAnsi="Times New Roman Tj"/>
              <w:sz w:val="24"/>
              <w:szCs w:val="24"/>
              <w:lang w:val="en-US"/>
            </w:rPr>
            <w:t>France</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Italy</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@37. Political science as an academic discipline began to be taught: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ancient world;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Renaissance;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w:t>
      </w:r>
      <w:r w:rsidRPr="00C07334">
        <w:rPr>
          <w:rFonts w:ascii="Times New Roman Tj" w:hAnsi="Times New Roman Tj"/>
          <w:sz w:val="24"/>
          <w:szCs w:val="24"/>
          <w:lang w:val="en-US"/>
        </w:rPr>
        <w:t xml:space="preserve"> in the second half of the 19th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after the First World War;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after the Second World War;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@38. The Soviet Political Science Association was established 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1918;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1922;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1942;</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1962;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1989;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@39. A 20th-century political scientist was not: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 Duverger;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Adorno;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Jefferson;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 </w:t>
      </w:r>
      <w:smartTag w:uri="urn:schemas-microsoft-com:office:smarttags" w:element="place">
        <w:smartTag w:uri="urn:schemas-microsoft-com:office:smarttags" w:element="City">
          <w:r w:rsidRPr="00C07334">
            <w:rPr>
              <w:rFonts w:ascii="Times New Roman Tj" w:hAnsi="Times New Roman Tj"/>
              <w:sz w:val="24"/>
              <w:szCs w:val="24"/>
              <w:lang w:val="en-US"/>
            </w:rPr>
            <w:t>Easton</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@40.Today occupies a leading position in the development of political science in the world: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9F1A31">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USA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Japan</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Iran;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w:t>
      </w:r>
      <w:smartTag w:uri="urn:schemas-microsoft-com:office:smarttags" w:element="place">
        <w:smartTag w:uri="urn:schemas-microsoft-com:office:smarttags" w:element="country-region">
          <w:r w:rsidRPr="00C07334">
            <w:rPr>
              <w:rFonts w:ascii="Times New Roman Tj" w:hAnsi="Times New Roman Tj"/>
              <w:sz w:val="24"/>
              <w:szCs w:val="24"/>
              <w:lang w:val="en-US"/>
            </w:rPr>
            <w:t>China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t>
      </w:r>
      <w:smartTag w:uri="urn:schemas-microsoft-com:office:smarttags" w:element="place">
        <w:smartTag w:uri="urn:schemas-microsoft-com:office:smarttags" w:element="country-region">
          <w:r w:rsidRPr="00C07334">
            <w:rPr>
              <w:rFonts w:ascii="Times New Roman Tj" w:hAnsi="Times New Roman Tj"/>
              <w:sz w:val="24"/>
              <w:szCs w:val="24"/>
              <w:lang w:val="en-US"/>
            </w:rPr>
            <w:t>Russia</w:t>
          </w:r>
        </w:smartTag>
      </w:smartTag>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@41. Representatives of utopian political thought include: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Campanella, R. Owen,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 Fourier, T. More, S.-L.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Owen, T. Mohr, T. Jefferson;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w:t>
      </w:r>
      <w:r w:rsidRPr="00CA147E">
        <w:rPr>
          <w:rFonts w:ascii="Times New Roman Tj" w:hAnsi="Times New Roman Tj"/>
          <w:sz w:val="24"/>
          <w:szCs w:val="24"/>
          <w:lang w:val="en-US"/>
        </w:rPr>
        <w:t xml:space="preserve"> </w:t>
      </w:r>
      <w:r w:rsidRPr="00C07334">
        <w:rPr>
          <w:rFonts w:ascii="Times New Roman Tj" w:hAnsi="Times New Roman Tj"/>
          <w:sz w:val="24"/>
          <w:szCs w:val="24"/>
          <w:lang w:val="en-US"/>
        </w:rPr>
        <w:t>T. Campanella, T. Mohr, R. Owen;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 J. Locke, T. Campanella;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@42. Liberalism as a direction of political thought appeared 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13-14 centuries;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17-18 centuries;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19th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20 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beginning of the 21st 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@43. The types of liberalism does not include: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neoliberalism;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moderate 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Left-liberalism;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functional 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Conservative 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@44. The political homeland of conservatism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Germany;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w:t>
      </w:r>
      <w:r w:rsidRPr="009F1A31">
        <w:rPr>
          <w:rFonts w:ascii="Times New Roman Tj" w:hAnsi="Times New Roman Tj"/>
          <w:sz w:val="24"/>
          <w:szCs w:val="24"/>
          <w:lang w:val="en-US"/>
        </w:rPr>
        <w:t xml:space="preserve"> </w:t>
      </w:r>
      <w:r w:rsidRPr="00C07334">
        <w:rPr>
          <w:rFonts w:ascii="Times New Roman Tj" w:hAnsi="Times New Roman Tj"/>
          <w:sz w:val="24"/>
          <w:szCs w:val="24"/>
          <w:lang w:val="en-US"/>
        </w:rPr>
        <w:t>England;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Russia;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Spain;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United States;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@45. The theory of political elite developed:</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V. Pareto;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V.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Parson;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@46. Before the emergence of political science, knowledge about politics developed in the framework of:</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philosophy and history;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Physics and Mathematics;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philosophy and economics;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geography and history;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sociology and economics;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@47. Saying: "Man is by nature a political being ..." belongs: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Strabo;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Euclid;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@48. The author of political works "Politics" and "Athenian Polity"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Strabo;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Plutarch;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@49. The best of the actually possible forms of government Aristotle believed: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@50. Plato considered the perfect form of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timocracy;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@51. Aristotle attributed to the wrong forms of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monarchy and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democracy and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 and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oligarchy and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monarchy and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@52. Representatives of ancient political thought are: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 and St. Augustine;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 and Thomas Aquinas;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 and St. Augustine;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Plato and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 Augustine and Thomas Aquinas;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@53. The indivisibility of politics and ethics is a feature of the development of political thought: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Antique;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medieval;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17-18 centuries;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$D)18-19 centuries;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modern;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@54. Kratology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science of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science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science of political regimes;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science of political culture;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science of political behavior;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@55. Power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ability of some to impose their will on others;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lack of inequality between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cooperation, affection and understanding between classes;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social equality of people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lack of support of some people by others;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@56. The reason for the separation of powers into three branches: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preventing the concentration of great power in the same hands;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satisfaction of the desires of many people in society to have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fear of living apart from world civilization;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lack of wisdom among those who proposed this principle;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desire to turn power into the overvalued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@57. The only source of political power in a democratic society is:</w:t>
      </w:r>
    </w:p>
    <w:p w:rsidR="009154CD" w:rsidRPr="00B92EF1" w:rsidRDefault="009154CD" w:rsidP="00CA147E">
      <w:pPr>
        <w:rPr>
          <w:rFonts w:ascii="Times New Roman" w:hAnsi="Times New Roman"/>
          <w:sz w:val="24"/>
          <w:szCs w:val="24"/>
          <w:lang w:val="en-US"/>
        </w:rPr>
      </w:pPr>
      <w:r>
        <w:rPr>
          <w:rFonts w:ascii="Times New Roman Tj" w:hAnsi="Times New Roman Tj"/>
          <w:sz w:val="24"/>
          <w:szCs w:val="24"/>
          <w:lang w:val="en-US"/>
        </w:rPr>
        <w:t>$A) the president</w:t>
      </w:r>
      <w:r>
        <w:rPr>
          <w:rFonts w:ascii="Times New Roman" w:hAnsi="Times New Roman"/>
          <w:sz w:val="24"/>
          <w:szCs w:val="24"/>
          <w:lang w:val="en-US"/>
        </w:rPr>
        <w: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Parliament;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People;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the Constitution;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@58. For the government is characterized by: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estrangem</w:t>
      </w:r>
      <w:r>
        <w:rPr>
          <w:rFonts w:ascii="Times New Roman Tj" w:hAnsi="Times New Roman Tj"/>
          <w:sz w:val="24"/>
          <w:szCs w:val="24"/>
          <w:lang w:val="en-US"/>
        </w:rPr>
        <w:t>ent from the people (publicity);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institutionalism</w:t>
      </w:r>
      <w:r>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 enforcement;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legitimacy</w:t>
      </w:r>
      <w:r>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All answers are correct</w:t>
      </w:r>
      <w:r>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@59. Polyarchy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crowd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the rich;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power of many;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worthy;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@60. The recognition by society of the validity and necessity of the authorities and their carriers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charisma;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Legitimacy;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absolutism;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adventurism;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all answers are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@61. According to M. Weber, the type of legitimacy of power is not: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rationally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Modern;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charismatic;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traditional;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there is no correct answer;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@62. Okhlocracy as a form of power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one person;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the rich;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poor;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crowd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@63. The embodiment of legislative power in society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court;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trade unions;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Parliament;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@64. The types of democratic political power does not include: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liberal;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liberal democratic;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self-democratic;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elective and replaceable;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Totalitarian;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@65. The term “policy” is obliged by its origin: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@66. Politics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economics and economic relations;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desire to participate in power or to influence the distribution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political consciousness of citizens;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political culture of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ideologies, theories, concepts;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@67. The concept of “legitimacy of power” introduced into scientific circulation: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Parsons;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 Duverger;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 Dahrendorf;</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w:t>
      </w:r>
      <w:r w:rsidRPr="00C07334">
        <w:rPr>
          <w:rFonts w:ascii="Times New Roman Tj" w:hAnsi="Times New Roman Tj"/>
          <w:sz w:val="24"/>
          <w:szCs w:val="24"/>
          <w:lang w:val="en-US"/>
        </w:rPr>
        <w:t>68. Plutocracy as a form of power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power of the nobles;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the poor;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crowd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rich;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@69. The fourth branch of government is usually called: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Media;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laws;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parties;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trade unions;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@70. Theocracy as a form of power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 from God;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power of officials;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power of the crowd;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power of the poor;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@71. The concept of “political system” in political science introduced: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 Easton;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 Almond;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 Huntington;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 Powell;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@72. The author of the scientific work “Political system”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 Easton;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 Huntington;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Parsons;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 Blondel;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@73. The founder of the patriarchal theory of state origin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 Kant;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 Gumplowicz;</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@74. The state as an instrument of suppression of one class by another considered: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 Gumplowicz;</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 Engels;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@75. Independence, independence of the state in matters of domestic and foreign policy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Sovereignty;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mentality;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lobbyism;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tolerance;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legitimacy;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@76. K. Marx substantiated the idea: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states of the dictatorship of the proletariat;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states of landowners and capitalists;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states of the petty bourgeoisie;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"middle class" states;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nationwide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@77. By form of government, most states in the world are: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monarchies;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federations;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republics;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confederations;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democracies;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@78. The state as a manifestation of the divine will considered: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 Aurelius;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@79. Anthem, flag, coat of arms - this is the symbolism: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clan;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tribe;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civil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@80.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did the policy arise?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more than 3 thousand years ago;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over 2 thousand years ago;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more than 1,500 years ago;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more than 3,5 millennia ago;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more than 2.5 millennia ago;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@81.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Is politics considered an art?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can be;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etc. and as a matter of subjective side of the political processes and involves the use of experience, intuition, creative courage and imagination;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it is only a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it is only art 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@82.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Which of the ancient Greek philosophers introduced the term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Plutarch;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Cicero;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@83.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Aristotle's definition of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 is the art of management of society and the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is a civilized form of community;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a civilized form of community, which serve to achieve the "common good" and "happy life";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is the art of management;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is a form of community that serve the w "happy life";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was political science formed as an independent discipline?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first half of the 20th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first half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end of the 20th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at the end of the XVIII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second half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Since what year, on the recommendation of UNESCO, political science has been studied in almost all the universities of the world?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1947;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1949;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1948;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since 1946;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since 1945;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with the assistance of UNESCO, was the International Association for Political Science established, which is still coordinating political studies at the international level?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1947;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1948;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1949;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1950;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1946;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feature did the political thought of the Ancient East have?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post-industrial;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industrial;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rational;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mythological;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religious;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what form were the political teachings of the Middle Ages expressed?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mythological 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theological 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a rational 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a modernized 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industrial 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@89.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what era are political views liberated from theology?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modern era;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era of modern times;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the era of the Middle Ages;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the era of the Ancient World;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Renaissance and Enlightenment;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@90.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created the first department of political science at Columbia University?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John Locke, in 1823;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Thomas Jefferson, in the year 1800;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Jean Bodin, in 1880;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Francis Leiber, in 1857;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Thomas Hobbes, in 1855;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@91.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the Higher School of Political Science at Columbia University was founded, and who succeeded Francis Leiber?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1882, John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1880, John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1883, John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1881, John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1884, John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@92.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was the American Political Science Association formed?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1905;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1900;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1901;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1902;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1903;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To whom does the work Elements of Political Science belong?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 Mosque;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F. Leibert;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J. Burgess;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does the process of political science separation end in an independent academic discipline?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beginning of the 21st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beginning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beginning of the 20th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at the end of the 20th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end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it was started to teach political science as a scientific discipline in Tajikistan?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the 60s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the 70s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the 80s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since the 90s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starting from the 21st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connection with this, after the October Revolution, political science was no longer taught as an independent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due to the strengthening of the political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connection with the politicization and ideologization of all social sciences;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due to the need to develop economic life;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due to the need to develop cultural life;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connection with the need to develop the religious component of public life;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Identify the object of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politics, power, political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politics, the political sphere of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policy, authority,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policy,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policy, political processes and phenomena;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@98.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Identify the main functions of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methodological, regulatory, prognostic, evaluation;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theoretic-cognitive, ideological, regulative;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theoretic-cognitive, ideological, methodological, prognostic, evaluation;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theoretic-cognitive, ideological, methodological, regulatory, prognostic, evaluation;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theoretic-cognitive, philosophical, methodological;</w:t>
      </w:r>
    </w:p>
    <w:p w:rsidR="009154CD" w:rsidRPr="00C07334" w:rsidRDefault="009154CD" w:rsidP="00CA147E">
      <w:pPr>
        <w:rPr>
          <w:sz w:val="24"/>
          <w:szCs w:val="24"/>
          <w:lang w:val="en-US"/>
        </w:rPr>
      </w:pPr>
      <w:r w:rsidRPr="00C07334">
        <w:rPr>
          <w:sz w:val="24"/>
          <w:szCs w:val="24"/>
          <w:lang w:val="en-US"/>
        </w:rPr>
        <w:t>@99.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Totalitarian government is one extreme type of government. Which of the following is at the other end of the political spectrum?</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 xml:space="preserve">$A) </w:t>
      </w:r>
      <w:r w:rsidRPr="00C07334">
        <w:rPr>
          <w:rFonts w:ascii="Times New Roman Tj" w:hAnsi="Times New Roman Tj"/>
          <w:sz w:val="24"/>
          <w:szCs w:val="24"/>
          <w:lang w:val="en-US"/>
        </w:rPr>
        <w:t>Dictatorship;</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 xml:space="preserve">$B) </w:t>
      </w:r>
      <w:r w:rsidRPr="00C07334">
        <w:rPr>
          <w:rFonts w:ascii="Times New Roman Tj" w:hAnsi="Times New Roman Tj"/>
          <w:sz w:val="24"/>
          <w:szCs w:val="24"/>
          <w:lang w:val="en-US"/>
        </w:rPr>
        <w:t>Parliamentary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C)</w:t>
      </w:r>
      <w:r w:rsidRPr="00C07334">
        <w:rPr>
          <w:rFonts w:ascii="Times New Roman Tj" w:hAnsi="Times New Roman Tj"/>
          <w:sz w:val="24"/>
          <w:szCs w:val="24"/>
          <w:lang w:val="en-US"/>
        </w:rPr>
        <w:t xml:space="preserve"> Anarchy;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@100.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difference between direct and representative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amount of freedom citizens have;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Elected legislators;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 king;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Rule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@101.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difference between parliamentary and presidential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Election of the executive branch;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Election of the legislature;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court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Extent of government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@102.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the percolation-up model, where does political power come from?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ruling class;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C)</w:t>
      </w:r>
      <w:r w:rsidRPr="00C07334">
        <w:rPr>
          <w:rFonts w:ascii="Times New Roman Tj" w:hAnsi="Times New Roman Tj"/>
          <w:sz w:val="24"/>
          <w:szCs w:val="24"/>
          <w:lang w:val="en-US"/>
        </w:rPr>
        <w:t xml:space="preserve"> The constitution;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Religion;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political sociology begins to take shape gradually;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beginning of the 20th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end of the XVIII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end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at the beginning of the XVIII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beginning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what years did political science become taught in Russian universities?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since the 60s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since the 70s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since the eighties of the XVIII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since the 90s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since the 50s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the Free School of Political Science was formed in France?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1870;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1874;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1871;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1872;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1873;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was the London Economic and Political School formed?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1892;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1891;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1890;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1895;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1894;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is the author of the scientific work "The Meaning and Purpose of History"?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K. Jaspers;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V.I.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is the author of the book "Open Society and Its Enemies"?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V.I.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Paretto;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Popper;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 Mosca;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@109.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to include the following phrase: "Political science is the science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 Payne;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@110.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Describe the main sources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wealth, organization,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power, wealth, organization;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 wealth, position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power, wealth, knowledge, information, and also traditions, democratic procedures, natural talent;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power, knowledge, information, monopoly;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@111.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Specify the types of legitimacy;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patriarchalism, patrimonialism, feudalism;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patriarchalism, patrimonialism, sultanism, feudalism;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patriarchalism, patrimonialism, sultanism;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traditional, charismatic,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traditional, nontraditional, charismatic;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@112.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Main types of power resources;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 military, social, informational, political-legal, demographic;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 military, informational, political and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economic, social, informational, demographic;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economic, military, informational, political and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 military, social,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type of power resources include material assets, money, fertile land, minerals?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and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Weapons and apparatus of physical coercion refers to the specific type of power resources?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and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Media, knowledge and information distributed through educational institutions, belong to what type of power resources?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politico-legal;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demographic;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power;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Constitution, laws, program documents of political parties belong to what type of power resources?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demographic;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and 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person as the universal resource creating other resources include what type of power resources?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information;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politico-legal;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demographic;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development form a legitimate type of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Federal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national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rational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Confederate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unitary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@119.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primitive societies power was based on what?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wealth of the leader;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on the authority of the ruler;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 the strength of the leader;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to the will of the ruler;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marital status of the leader;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@120.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industrial societies the dominant resource of ruling becomes what?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organization: bureaucracy, parties, movements;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group pressure;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@121.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Emphasize the types of political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authoritarian, totalitarian;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government, public;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democratic, non-democratic;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democratic, liberal;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government, non-government;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@122.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Specify the function of the political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organizational, integrative, predictive;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communicative, organizational, integrative;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strategic, organizational;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strategic, communicative, organizational, integrative;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strategic, communicative, organizational, integrative, predictive;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Describe the main types of elites;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economic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 economic, military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economic, military, technical and spiritual;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economic, military, scientific and technical, cultural and spiritual, shadow and counter-elite;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economic, military, scientific, cultural and counter-elite;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Identify the main types of political elites;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high, medium, low;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higher, average, administrative;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high, medium, low, administrative;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higher, lower;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senior administrative;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 group of people possessing tools of the power, with a complex structure and internal differentiation, refers to what type of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scientific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cultural;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 social layer comprising of representatives of big capital, large owners exercising their economic dominance and economic power, is what type of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cultural;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 group of people, which plays a crucial role in society, in political processes, and is used as a critical tool in politics, is what type of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spiritual;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gifted part of the intellectual group, refers to what type of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spiritual;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@129.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most authoritative and influential figures of art, education, literature, intellectuals are what type of 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scientific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cultural and spiritual;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@130.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elite who are prevented from exercising government functions?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military;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economic;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counter-elite;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scientific and technical;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@131.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When it was proposed and formulated the basic theory of elites?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at the end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at the end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at the beginning of the XIX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at the beginning of the XX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at the beginning of the XVIII century;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@132.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basic classification of the theory of elites by Pareto;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"elephants", "Fox", "lions";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 Fox", "lions";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 "Lisa", "lions", "jackals";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"lions", "jackals";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 "Lisa", "lions", "dragons", "tiger";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Anyone following the phrase “human History is a history of constant change of elites; some rise, others are in decline”?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G. Mosca;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V. Pareto;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V. I.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George.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is the political leader?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is a person who directs political processes;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is a person who leads a political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is a person who manages a public organization;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is a person who supervises not only political processes, but also carries out functions on management of a society, a political organization or movement that could change the course of events and direction of political processes;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is a person who manages only the political process, and in extreme cases, carries out functions on management by the company;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Main types of political leaders from the point of view of American political scientist Robert Tucker;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Democrats, liberals, conservatives;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conservatives, reformers, revolutionaries;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conservatives, Democrats;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liberals, neo-conservatives;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conservatives, reformers, revolutionaries, rationalists;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@136.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types of political leadership, Weber stresses?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traditional, rational-legal;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charismatic, rational-legal;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charismatic, traditional;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charismatic, traditional, rational-legal;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charismatic, traditional, rational-legal reform;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@137.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types of political socialization are emphasized by scientists?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harmonic, pluralistic, conflict;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harmonic, pluralist, conflict, hegemonic;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harmonious, pluralistic, conflictual, domineering, democratic;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harmonious, pluralistic, conflictual, domineering, authoritarian;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harmonious, pluralistic, conflictual, domineering, totalitarian;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@138.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which country did political science appear?</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USA</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Russia;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France;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China;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Tajikistan;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@139.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object of studying political science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Human rights;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Social conflicts;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evolution of social relations;</w:t>
      </w:r>
    </w:p>
    <w:p w:rsidR="009154CD" w:rsidRPr="009F1A31" w:rsidRDefault="009154CD" w:rsidP="00CA147E">
      <w:pPr>
        <w:rPr>
          <w:rFonts w:ascii="Times New Roman Tj" w:hAnsi="Times New Roman Tj"/>
          <w:sz w:val="24"/>
          <w:szCs w:val="24"/>
          <w:lang w:val="en-US"/>
        </w:rPr>
      </w:pPr>
      <w:r>
        <w:rPr>
          <w:rFonts w:ascii="Times New Roman Tj" w:hAnsi="Times New Roman Tj"/>
          <w:sz w:val="24"/>
          <w:szCs w:val="24"/>
          <w:lang w:val="en-US"/>
        </w:rPr>
        <w:t>$D) Politics</w:t>
      </w:r>
      <w:r w:rsidRPr="009F1A31">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interest;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philosophers believed that few of the best should manage the state?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Plato</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Hegel;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Pareto;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science compares countries to identify similarities and differences in their political systems?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sociology;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political demography;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anthropology;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co</w:t>
      </w:r>
      <w:r>
        <w:rPr>
          <w:rFonts w:ascii="Times New Roman Tj" w:hAnsi="Times New Roman Tj"/>
          <w:sz w:val="24"/>
          <w:szCs w:val="24"/>
          <w:lang w:val="en-US"/>
        </w:rPr>
        <w:t>mparative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are the categories of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basic laws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actual problems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role of political science in society;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concepts of science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methodological problems of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does unconventional participation amount 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to participate in the activities of parties authorized by law;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complete indifference in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participate in unauthorized meetings, proces</w:t>
      </w:r>
      <w:r>
        <w:rPr>
          <w:rFonts w:ascii="Times New Roman Tj" w:hAnsi="Times New Roman Tj"/>
          <w:sz w:val="24"/>
          <w:szCs w:val="24"/>
          <w:lang w:val="en-US"/>
        </w:rPr>
        <w:t>sions, anti-government actions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to participate in voting;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meeting;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method of sociology is most often used by applied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experiment;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comparison;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survey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synthesis;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abstraction;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studies the influence of political phenomena and events on society and, on the contrary, the influence of society, social groups, individuals on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ecology;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political sociology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psychology;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In which of the theories of democracy was used the method of filling public office by lot?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antique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classic;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Schumpeter;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pluralistic;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imitation;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predictive function of political science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development of effective ways to transform political and other spheres of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developing the ability to rationally evaluate political processes;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the magical prediction of the future;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the development of possible alternatives for the dev</w:t>
      </w:r>
      <w:r>
        <w:rPr>
          <w:rFonts w:ascii="Times New Roman Tj" w:hAnsi="Times New Roman Tj"/>
          <w:sz w:val="24"/>
          <w:szCs w:val="24"/>
          <w:lang w:val="en-US"/>
        </w:rPr>
        <w:t>elopment of political processes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by modernization;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of the above is not included in the political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ideological component;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institutional component;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regulatory component;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economic component</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functional component;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@149.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electorate: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people working in power plants;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people running for elected office;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people w</w:t>
      </w:r>
      <w:r>
        <w:rPr>
          <w:rFonts w:ascii="Times New Roman Tj" w:hAnsi="Times New Roman Tj"/>
          <w:sz w:val="24"/>
          <w:szCs w:val="24"/>
          <w:lang w:val="en-US"/>
        </w:rPr>
        <w:t>ith the right of political vote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people who evade participation in the selection;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communicative component;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Who is the author of the first global geopolitical concept?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 Ratsel;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Chelen;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Haushofer;</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X. Mackinder</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 Zokirov;</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Where there is a two-party system exists 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Ukraine;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Russia;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France;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USA</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Germany;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studies the influence of political phenomena and events on society and, on the contrary, the influence of society, social groups, individuals on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ecology;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political sociology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political philosophy;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psychology;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Geopolitics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 of the political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doctrine of the influence of geology on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one of the methods of political research;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science of the geographical dependence of various political processes+;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science of expansion;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in the opinion of many researchers, is the specificity of the political culture of Russia?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the s</w:t>
      </w:r>
      <w:r>
        <w:rPr>
          <w:rFonts w:ascii="Times New Roman Tj" w:hAnsi="Times New Roman Tj"/>
          <w:sz w:val="24"/>
          <w:szCs w:val="24"/>
          <w:lang w:val="en-US"/>
        </w:rPr>
        <w:t>ymbiosis of freedom and statism</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statism;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unlimited freedom;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elitism;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own (specifi</w:t>
      </w:r>
      <w:r>
        <w:rPr>
          <w:rFonts w:ascii="Times New Roman Tj" w:hAnsi="Times New Roman Tj"/>
          <w:sz w:val="24"/>
          <w:szCs w:val="24"/>
          <w:lang w:val="en-US"/>
        </w:rPr>
        <w:t>C)</w:t>
      </w:r>
      <w:r w:rsidRPr="00C07334">
        <w:rPr>
          <w:rFonts w:ascii="Times New Roman Tj" w:hAnsi="Times New Roman Tj"/>
          <w:sz w:val="24"/>
          <w:szCs w:val="24"/>
          <w:lang w:val="en-US"/>
        </w:rPr>
        <w:t xml:space="preserve"> category of political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leadership;</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political regime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socialization of personality;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Why a number of industries and business areas are of no interest to private entrepreneurship:</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due to disadvantage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due to lack of funds;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because of laziness;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because of fear;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theory of rational choice interests: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interests of two rational and selfish actors;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interaction of t</w:t>
      </w:r>
      <w:r>
        <w:rPr>
          <w:rFonts w:ascii="Times New Roman Tj" w:hAnsi="Times New Roman Tj"/>
          <w:sz w:val="24"/>
          <w:szCs w:val="24"/>
          <w:lang w:val="en-US"/>
        </w:rPr>
        <w:t>wo rational and egoistic actors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goals of two rational and egoistic actors;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behavior of two rational and egoistic actors;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interests;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wrote the work “The Economic Theory of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Bjkzenen (Buchanan);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 Schelling;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R. Aumann;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 Ordeshuk;</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 Do</w:t>
      </w:r>
      <w:r>
        <w:rPr>
          <w:rFonts w:ascii="Times New Roman Tj" w:hAnsi="Times New Roman Tj"/>
          <w:sz w:val="24"/>
          <w:szCs w:val="24"/>
          <w:lang w:val="en-US"/>
        </w:rPr>
        <w:t>wns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@159.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what year did the reform of the power vertical begin in the Russian Federation: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in 1985;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1996;</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in 2000</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in 2010;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2016;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Not relate to the main democratic procedures: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public opinion polling;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referendum;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 presumption of innocence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voting;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election;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Which of the main sources of power is decisive in the modern world, according to O. Toffler: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strength;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wealth;</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knowledge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influence;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name of the method of political science, which emphasizes the interaction of political institutions: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historical;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comparative;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institutional</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sociological;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systemic;</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legitimacy of power according to M. Weber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elective authority;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legitimacy of power;</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recognition of authority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divinity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legality;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essence of the parliamentary model: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 priority between the representative (legislativ</w:t>
      </w:r>
      <w:r>
        <w:rPr>
          <w:rFonts w:ascii="Times New Roman Tj" w:hAnsi="Times New Roman Tj"/>
          <w:sz w:val="24"/>
          <w:szCs w:val="24"/>
          <w:lang w:val="en-US"/>
        </w:rPr>
        <w:t>E)</w:t>
      </w:r>
      <w:r w:rsidRPr="00C07334">
        <w:rPr>
          <w:rFonts w:ascii="Times New Roman Tj" w:hAnsi="Times New Roman Tj"/>
          <w:sz w:val="24"/>
          <w:szCs w:val="24"/>
          <w:lang w:val="en-US"/>
        </w:rPr>
        <w:t xml:space="preserve"> and executive;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in the priority of executive power over representative (legislativ</w:t>
      </w:r>
      <w:r>
        <w:rPr>
          <w:rFonts w:ascii="Times New Roman Tj" w:hAnsi="Times New Roman Tj"/>
          <w:sz w:val="24"/>
          <w:szCs w:val="24"/>
          <w:lang w:val="en-US"/>
        </w:rPr>
        <w:t>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existence in the state of parliament;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priority of representative (legisl</w:t>
      </w:r>
      <w:r>
        <w:rPr>
          <w:rFonts w:ascii="Times New Roman Tj" w:hAnsi="Times New Roman Tj"/>
          <w:sz w:val="24"/>
          <w:szCs w:val="24"/>
          <w:lang w:val="en-US"/>
        </w:rPr>
        <w:t>ativE) power over the executive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 the priority of executive;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Who is the founder of the theory of political systems: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 Lipset;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 Giddens;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 Weber;</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D. Easton</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K. Marx;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Politology-oriented practical recommendations, called: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fundamental;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cognitive;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functional;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expert;</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$E) applied</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@167.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political socialization?</w:t>
      </w:r>
    </w:p>
    <w:p w:rsidR="009154CD" w:rsidRPr="00DB3923"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process of assimilation of personality patterns of behavior</w:t>
      </w:r>
      <w:r>
        <w:rPr>
          <w:rFonts w:ascii="Times New Roman Tj" w:hAnsi="Times New Roman Tj"/>
          <w:sz w:val="24"/>
          <w:szCs w:val="24"/>
          <w:lang w:val="en-US"/>
        </w:rPr>
        <w:t>, the formation of citizenship;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process of political differentiation;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formation of a "citizen of the world";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activities to regulate social relations;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adaptation;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@168.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most widespread and widespread form of political participation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party membership;</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voting in elections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professional political activities;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political leadership;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political interests;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@169.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the minimum percentage of votes to win the election must be obtained by the majority system of absolute majority: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80%;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60%;</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50% + 1 voice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50%;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63%;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electorate is: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People working in power plants;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running for office;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People w</w:t>
      </w:r>
      <w:r>
        <w:rPr>
          <w:rFonts w:ascii="Times New Roman Tj" w:hAnsi="Times New Roman Tj"/>
          <w:sz w:val="24"/>
          <w:szCs w:val="24"/>
          <w:lang w:val="en-US"/>
        </w:rPr>
        <w:t>ho have the right to vote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people who don t participate in selection;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Unconventional participation is reduced 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Participation in the activities of legally permitted parties;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 complete indifference in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To participate in meetings, demonstr</w:t>
      </w:r>
      <w:r>
        <w:rPr>
          <w:rFonts w:ascii="Times New Roman Tj" w:hAnsi="Times New Roman Tj"/>
          <w:sz w:val="24"/>
          <w:szCs w:val="24"/>
          <w:lang w:val="en-US"/>
        </w:rPr>
        <w:t>ations, anti-government actions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$D)to participate in the vote;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Absenteeism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participation in a talk show;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use of absinthe;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participation in elections;</w:t>
      </w:r>
    </w:p>
    <w:p w:rsidR="009154CD" w:rsidRPr="007D6392"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$D) evasion from </w:t>
      </w:r>
      <w:r>
        <w:rPr>
          <w:rFonts w:ascii="Times New Roman Tj" w:hAnsi="Times New Roman Tj"/>
          <w:sz w:val="24"/>
          <w:szCs w:val="24"/>
          <w:lang w:val="en-US"/>
        </w:rPr>
        <w:t>participation in political life</w:t>
      </w:r>
      <w:r w:rsidRPr="00C07334">
        <w:rPr>
          <w:rFonts w:ascii="Times New Roman Tj" w:hAnsi="Times New Roman Tj"/>
          <w:sz w:val="24"/>
          <w:szCs w:val="24"/>
          <w:lang w:val="en-US"/>
        </w:rPr>
        <w:t>;</w:t>
      </w:r>
    </w:p>
    <w:p w:rsidR="009154CD" w:rsidRPr="00C07334" w:rsidRDefault="009154CD" w:rsidP="007D6392">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participate in selection;</w:t>
      </w:r>
    </w:p>
    <w:p w:rsidR="009154CD" w:rsidRPr="007D6392" w:rsidRDefault="009154CD" w:rsidP="00CA147E">
      <w:pPr>
        <w:rPr>
          <w:rFonts w:ascii="Times New Roman Tj" w:hAnsi="Times New Roman Tj"/>
          <w:sz w:val="24"/>
          <w:szCs w:val="24"/>
          <w:lang w:val="en-US"/>
        </w:rPr>
      </w:pP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@173.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role does party identification play in the sum of the factors presented in the socio-psychological model of the voter's vote: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minor;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peripheral;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peripheral;</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central</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right;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@174.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That includes heartland (Heartland):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area of Russia plus Eastern Europe in the West.</w:t>
      </w:r>
      <w:r>
        <w:rPr>
          <w:rFonts w:ascii="Times New Roman Tj" w:hAnsi="Times New Roman Tj"/>
          <w:sz w:val="24"/>
          <w:szCs w:val="24"/>
          <w:lang w:val="en-US"/>
        </w:rPr>
        <w:t xml:space="preserve"> Mongolia and Tibet to the East</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Australia;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India, China;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United States and Canada;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Central Asia;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@175. What is geopolitics: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part of the political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doctrine of the influence of Geology on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one method of policy research;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science of geographical condition</w:t>
      </w:r>
      <w:r>
        <w:rPr>
          <w:rFonts w:ascii="Times New Roman Tj" w:hAnsi="Times New Roman Tj"/>
          <w:sz w:val="24"/>
          <w:szCs w:val="24"/>
          <w:lang w:val="en-US"/>
        </w:rPr>
        <w:t xml:space="preserve"> of various political processes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struggle between centre and periphery;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According to Huntington's concept, the world after the end of the cold war and the collapse of the USSR will be determined not by ideological confrontation, but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competition and struggle between the US and China;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w:t>
      </w:r>
      <w:r>
        <w:rPr>
          <w:rFonts w:ascii="Times New Roman Tj" w:hAnsi="Times New Roman Tj"/>
          <w:sz w:val="24"/>
          <w:szCs w:val="24"/>
          <w:lang w:val="en-US"/>
        </w:rPr>
        <w:t>lash of different civilizations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struggle between centre and periphery;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struggle between the North and the South;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@177. Complete one of the geopolitical postulates-people without space have the right…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space on the moon;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acres of space;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space on a desert island;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w:t>
      </w:r>
      <w:r>
        <w:rPr>
          <w:rFonts w:ascii="Times New Roman Tj" w:hAnsi="Times New Roman Tj"/>
          <w:sz w:val="24"/>
          <w:szCs w:val="24"/>
          <w:lang w:val="en-US"/>
        </w:rPr>
        <w:t>) the space without the people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struggle between centre and periphery;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author of the first global geopolitical concept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F. Ratzel;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R. Chalpin;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 Haushofer;</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X. Mackinder</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G.Zokirov;</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@179.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branch of political science, which by comparison distinguish common features and specific differences of various political objects, called: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Theory of politics;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Comparative politics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Applied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struggle between the North and the South;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period of development is characteristic of modern political science: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Post-Behavioral</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Behavioral Science;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Institutional;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struggle;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great war;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philosophers argued that the state cannot be a product of the social contract: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Gobbs;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Locke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 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G. V. F. Hegel;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X. Mackinder;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Representation of the interests of a political minority is carried out: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Mass-based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Governments party;</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Oppositions party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staff party;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interests group;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Who owns the definition of man as a " political animal»:</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Aristotle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J. 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following ideas was not characteristic of the Russian political thought of the middle Ages: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Church should have superior Authority over the secular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Secular power should have supremac</w:t>
      </w:r>
      <w:r>
        <w:rPr>
          <w:rFonts w:ascii="Times New Roman Tj" w:hAnsi="Times New Roman Tj"/>
          <w:sz w:val="24"/>
          <w:szCs w:val="24"/>
          <w:lang w:val="en-US"/>
        </w:rPr>
        <w:t>y over ecclesiastical authority</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King's power is of divine origin;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No;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the method of influence on the authorities is the basis of illegal lobbying:</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Personal meetings, contacts, negotiations;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use of PI-ar methods for the formation of public opinion;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Funding of election campaigns;</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$D) Direct bribery of officials</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comparative;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A special kind of government, based on the unconditional subordination of all citizens and society as a whole system of law, is called: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Social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Totalitarian state;</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$C) Legal state</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City-state;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Stato;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@187.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electoral system in which the candidate for whom the most votes were cast is elected:</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$A) Majority system</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Proportional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Mixed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Preferential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semi-Proportional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term "form of government" means: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Administrative-territorial division of the country;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Political regime in the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structure of the highest authorities in the state and the distribution of power between them;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legitimacy of the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Preferential system;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@189.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term "policy" in scientific circulation for the first time introduced: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Cicero;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Kant;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subject of political science are: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political power, its essence, structure;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conditions for the exercise of the activities and behavior of people and their various communities;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in social systems;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mechanism of distribution and exercise of power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prospects for the development of social systems;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causes of the policy are: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spread of religions (Christianity, Islam, Buddhism);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awareness of individuals mastny interests;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division of society into classes and estates;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formation of capitalist social relations;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 emergence of the first state entities;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end justifies the means — - this aphorism is associated with the name: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Cicero;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 Aurelia;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N.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V.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G.Zokirov;</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According To T. Hobbes, in the" natural "(pre-stat</w:t>
      </w:r>
      <w:r>
        <w:rPr>
          <w:rFonts w:ascii="Times New Roman Tj" w:hAnsi="Times New Roman Tj"/>
          <w:sz w:val="24"/>
          <w:szCs w:val="24"/>
          <w:lang w:val="en-US"/>
        </w:rPr>
        <w:t>E)</w:t>
      </w:r>
      <w:r w:rsidRPr="00C07334">
        <w:rPr>
          <w:rFonts w:ascii="Times New Roman Tj" w:hAnsi="Times New Roman Tj"/>
          <w:sz w:val="24"/>
          <w:szCs w:val="24"/>
          <w:lang w:val="en-US"/>
        </w:rPr>
        <w:t xml:space="preserve"> state there was a continuous" war of all against all", there were no guarantees of personal safety and preservation of property. Unlimited freedom and anarchy was the curse of the people. To limit arbitrariness,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conclude a social contract;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destroy the strongest of individuals;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create the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statehood;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protection;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3 types of government Aristotle considered fair?</w:t>
      </w:r>
    </w:p>
    <w:p w:rsidR="009154CD" w:rsidRPr="007D6392"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Roya</w:t>
      </w:r>
      <w:r>
        <w:rPr>
          <w:rFonts w:ascii="Times New Roman Tj" w:hAnsi="Times New Roman Tj"/>
          <w:sz w:val="24"/>
          <w:szCs w:val="24"/>
          <w:lang w:val="en-US"/>
        </w:rPr>
        <w:t>l power, aristocracy,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Tyranny, oligarchy,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aristocracy, politics;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Tyranny,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politics; Tyranny,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one of the main ideas underlying utopian socialism: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idea of the dictatorship of the proletariat;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a socialist revolution;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idea of economic and socio-political equality;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idea of the dictatorship;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idea of the freedom;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idea that political development is based not on Christian morality but on profit and power is linked to the name: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Cicero;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Spinoza;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A society based on private property, divided into rich and poor, where wealth is profited by the exploitation of the majority by a minority, is unjust, so it must be changed, and this requires a proletarian revolution. It: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idea of socialism;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anarchism;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idea of 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idea of the rule of law;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idea of the freedom;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Treatise "Sovereign" associated with the name: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Bacon;</w:t>
      </w:r>
    </w:p>
    <w:p w:rsidR="009154CD" w:rsidRPr="00C07334" w:rsidRDefault="009154CD" w:rsidP="00CA147E">
      <w:pPr>
        <w:rPr>
          <w:rFonts w:ascii="Times New Roman Tj" w:hAnsi="Times New Roman Tj"/>
          <w:sz w:val="24"/>
          <w:szCs w:val="24"/>
          <w:lang w:val="en-US"/>
        </w:rPr>
      </w:pPr>
      <w:r>
        <w:rPr>
          <w:rFonts w:ascii="Times New Roman Tj" w:hAnsi="Times New Roman Tj"/>
          <w:sz w:val="24"/>
          <w:szCs w:val="24"/>
          <w:lang w:val="en-US"/>
        </w:rPr>
        <w:t>$B) Machiavelli</w:t>
      </w:r>
      <w:r w:rsidRPr="00C07334">
        <w:rPr>
          <w:rFonts w:ascii="Times New Roman Tj" w:hAnsi="Times New Roman Tj"/>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Aurelia;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@199.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Power and state of earthly, not heavenly origin. They arise as a result of a" social contract "that ends the"war of all against all". This idea is related: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with the theory of " separation of powers»;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with the theory of natural law;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with the theory of social contract;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with the theory of the rule of law;</w:t>
      </w:r>
    </w:p>
    <w:p w:rsidR="009154CD" w:rsidRPr="007D6392" w:rsidRDefault="009154CD" w:rsidP="00CA147E">
      <w:pPr>
        <w:rPr>
          <w:rFonts w:ascii="Times New Roman" w:hAnsi="Times New Roman"/>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with the theory of the freedom</w:t>
      </w:r>
      <w:r>
        <w:rPr>
          <w:rFonts w:ascii="Times New Roman" w:hAnsi="Times New Roman"/>
          <w:sz w:val="24"/>
          <w:szCs w:val="24"/>
          <w:lang w:val="en-US"/>
        </w:rPr>
        <w: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did the word "democracy" mean for the ancient Greeks?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Power of the people;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Equal rights;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Equal opportunities;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rule by few;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In the most complete form of the theory of the withering away of the state developed: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Purdon;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Bakunin;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Kropotkin and Bakunin;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Karl Marx and V. I. Lenin.;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Bakunin, Proudhon, Kropotkin theorists: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socialism;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liberalism;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anarchism;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fascism;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tiptoes;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@203. Who was the first in the history of European thought to put forward the idea of an ideal utopian state?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 More;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Popper;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Ilion;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@204.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rule of the majority of the poor in the interests of this majority exclusively (according to Aristotl</w:t>
      </w:r>
      <w:r>
        <w:rPr>
          <w:rFonts w:ascii="Times New Roman Tj" w:hAnsi="Times New Roman Tj"/>
          <w:sz w:val="24"/>
          <w:szCs w:val="24"/>
          <w:lang w:val="en-US"/>
        </w:rPr>
        <w:t>E)</w:t>
      </w:r>
      <w:r w:rsidRPr="00C07334">
        <w:rPr>
          <w:rFonts w:ascii="Times New Roman Tj" w:hAnsi="Times New Roman Tj"/>
          <w:sz w:val="24"/>
          <w:szCs w:val="24"/>
          <w:lang w:val="en-US"/>
        </w:rPr>
        <w:t xml:space="preserve">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anarchy;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@205.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rule of the majority, selected on the basis of a certain qualification and concerned about the common good (according to Aristotl</w:t>
      </w:r>
      <w:r>
        <w:rPr>
          <w:rFonts w:ascii="Times New Roman Tj" w:hAnsi="Times New Roman Tj"/>
          <w:sz w:val="24"/>
          <w:szCs w:val="24"/>
          <w:lang w:val="en-US"/>
        </w:rPr>
        <w:t>E)</w:t>
      </w:r>
      <w:r w:rsidRPr="00C07334">
        <w:rPr>
          <w:rFonts w:ascii="Times New Roman Tj" w:hAnsi="Times New Roman Tj"/>
          <w:sz w:val="24"/>
          <w:szCs w:val="24"/>
          <w:lang w:val="en-US"/>
        </w:rPr>
        <w:t>,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polity;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politicos;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idea of "people's autocracy", where the people are above the state as a result of a social contract and even above the social contract, since they are free to change it at their discretion, is associated with:</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John.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K. Marx;</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Morgan;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@207.</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rule of the few wealthy citizens who think only about their own benefit (according to Aristotl</w:t>
      </w:r>
      <w:r>
        <w:rPr>
          <w:rFonts w:ascii="Times New Roman Tj" w:hAnsi="Times New Roman Tj"/>
          <w:sz w:val="24"/>
          <w:szCs w:val="24"/>
          <w:lang w:val="en-US"/>
        </w:rPr>
        <w:t>E)</w:t>
      </w:r>
      <w:r w:rsidRPr="00C07334">
        <w:rPr>
          <w:rFonts w:ascii="Times New Roman Tj" w:hAnsi="Times New Roman Tj"/>
          <w:sz w:val="24"/>
          <w:szCs w:val="24"/>
          <w:lang w:val="en-US"/>
        </w:rPr>
        <w:t xml:space="preserve">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theocracy;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@208.</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theory of" separation of powers " relates to names: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J. Locke and Montesquieu;</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B. Spinosa and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J.-J. Rousseau and Voltaire;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 Aurelius and M. Aquinas;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Hobbes and Aurelius;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@209.</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The rule of one, referring to the common good (according to Aristotl</w:t>
      </w:r>
      <w:r>
        <w:rPr>
          <w:rFonts w:ascii="Times New Roman Tj" w:hAnsi="Times New Roman Tj"/>
          <w:sz w:val="24"/>
          <w:szCs w:val="24"/>
          <w:lang w:val="en-US"/>
        </w:rPr>
        <w:t>E)</w:t>
      </w:r>
      <w:r w:rsidRPr="00C07334">
        <w:rPr>
          <w:rFonts w:ascii="Times New Roman Tj" w:hAnsi="Times New Roman Tj"/>
          <w:sz w:val="24"/>
          <w:szCs w:val="24"/>
          <w:lang w:val="en-US"/>
        </w:rPr>
        <w:t>, is: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Royal authority;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tyranny;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oligarchy;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theocracy;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@210.</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The treatise "Policy" is associated with the name: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Socrates;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Aristotle;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Democritus;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Pales; </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@211.</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Policy should be guided not by ethical principles, but by expediency. A ruler guided only by good principles is domed to death. These ideas are related to the name: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Spinoza;</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Hobbes;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Locke;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Machiavelli;</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Plato;</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@212.</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Power concentrated in one hand inevitably leads to the formation of dictatorship. Therefore, it should be divided into three branches of government, which will balance and control each other, which creates conditions for the democratic development of society. This is related: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with the idea of fair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the idea of separation of powers;</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with the idea of democracy;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the idea of anarchism;</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with the idea of power;</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@213.</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What is a «social contract"?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legal name of international agreements concluded;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philosophical and legal doctrine explaining the emergence of state power, the agreement between people;</w:t>
      </w:r>
    </w:p>
    <w:p w:rsidR="009154CD" w:rsidRPr="00C07334" w:rsidRDefault="009154CD" w:rsidP="00CE0699">
      <w:pPr>
        <w:pBdr>
          <w:bottom w:val="single" w:sz="12" w:space="6" w:color="auto"/>
        </w:pBd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concept of the conclusion of agreements between two national states;</w:t>
      </w:r>
    </w:p>
    <w:p w:rsidR="009154CD" w:rsidRPr="009F1A31" w:rsidRDefault="009154CD" w:rsidP="00CA147E">
      <w:pPr>
        <w:pBdr>
          <w:bottom w:val="single" w:sz="12" w:space="1" w:color="auto"/>
        </w:pBdr>
        <w:rPr>
          <w:rFonts w:ascii="Times New Roman Tj" w:hAnsi="Times New Roman Tj"/>
          <w:sz w:val="24"/>
          <w:szCs w:val="24"/>
          <w:lang w:val="en-US"/>
        </w:rPr>
      </w:pPr>
      <w:r w:rsidRPr="00C07334">
        <w:rPr>
          <w:rFonts w:ascii="Times New Roman Tj" w:hAnsi="Times New Roman Tj"/>
          <w:sz w:val="24"/>
          <w:szCs w:val="24"/>
          <w:lang w:val="en-US"/>
        </w:rPr>
        <w:t>$D) the concept of the conclusion of agreements between three national states;</w:t>
      </w:r>
    </w:p>
    <w:p w:rsidR="009154CD" w:rsidRPr="00C07334" w:rsidRDefault="009154CD" w:rsidP="00CE0699">
      <w:pPr>
        <w:pBdr>
          <w:bottom w:val="single" w:sz="12" w:space="1" w:color="auto"/>
        </w:pBd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official name of international agreements concluded;</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@214.</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What is authority?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The ultimate power in society;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A government ruled by a few;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The branch of government that enforces the law;</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 government’s ability to exercise power without resorting to force;</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@215.</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following is the same as a monarchy?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Dictatorship;</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B)</w:t>
      </w:r>
      <w:r w:rsidRPr="00C07334">
        <w:rPr>
          <w:rFonts w:ascii="Times New Roman Tj" w:hAnsi="Times New Roman Tj"/>
          <w:sz w:val="24"/>
          <w:szCs w:val="24"/>
          <w:lang w:val="en-US"/>
        </w:rPr>
        <w:t xml:space="preserve"> Parliamentary government;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Anarchy;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$D) Aristocracy;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@216.</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Which of the following is not a source of legitimacy?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A)</w:t>
      </w:r>
      <w:r w:rsidRPr="00C07334">
        <w:rPr>
          <w:rFonts w:ascii="Times New Roman Tj" w:hAnsi="Times New Roman Tj"/>
          <w:sz w:val="24"/>
          <w:szCs w:val="24"/>
          <w:lang w:val="en-US"/>
        </w:rPr>
        <w:t xml:space="preserve"> Tradition;</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w:t>
      </w:r>
      <w:r>
        <w:rPr>
          <w:rFonts w:ascii="Times New Roman Tj" w:hAnsi="Times New Roman Tj"/>
          <w:sz w:val="24"/>
          <w:szCs w:val="24"/>
          <w:lang w:val="en-US"/>
        </w:rPr>
        <w:t>B)</w:t>
      </w:r>
      <w:r w:rsidRPr="00C07334">
        <w:rPr>
          <w:rFonts w:ascii="Times New Roman Tj" w:hAnsi="Times New Roman Tj"/>
          <w:sz w:val="24"/>
          <w:szCs w:val="24"/>
          <w:lang w:val="en-US"/>
        </w:rPr>
        <w:t xml:space="preserve"> Habit;</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C)</w:t>
      </w:r>
      <w:r w:rsidRPr="00C07334">
        <w:rPr>
          <w:rFonts w:ascii="Times New Roman Tj" w:hAnsi="Times New Roman Tj"/>
          <w:sz w:val="24"/>
          <w:szCs w:val="24"/>
          <w:lang w:val="en-US"/>
        </w:rPr>
        <w:t xml:space="preserve"> Sovereignty;</w:t>
      </w:r>
    </w:p>
    <w:p w:rsidR="009154CD" w:rsidRPr="00C07334"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 xml:space="preserve"> $D) Ethnicity;</w:t>
      </w:r>
    </w:p>
    <w:p w:rsidR="009154CD" w:rsidRPr="00182B18" w:rsidRDefault="009154CD" w:rsidP="00CA147E">
      <w:pPr>
        <w:rPr>
          <w:rFonts w:ascii="Times New Roman Tj" w:hAnsi="Times New Roman Tj"/>
          <w:sz w:val="24"/>
          <w:szCs w:val="24"/>
          <w:lang w:val="en-US"/>
        </w:rPr>
      </w:pPr>
      <w:r w:rsidRPr="00C07334">
        <w:rPr>
          <w:rFonts w:ascii="Times New Roman Tj" w:hAnsi="Times New Roman Tj"/>
          <w:sz w:val="24"/>
          <w:szCs w:val="24"/>
          <w:lang w:val="en-US"/>
        </w:rPr>
        <w:t>$</w:t>
      </w:r>
      <w:r>
        <w:rPr>
          <w:rFonts w:ascii="Times New Roman Tj" w:hAnsi="Times New Roman Tj"/>
          <w:sz w:val="24"/>
          <w:szCs w:val="24"/>
          <w:lang w:val="en-US"/>
        </w:rPr>
        <w:t>E)</w:t>
      </w:r>
      <w:r w:rsidRPr="00C07334">
        <w:rPr>
          <w:rFonts w:ascii="Times New Roman Tj" w:hAnsi="Times New Roman Tj"/>
          <w:sz w:val="24"/>
          <w:szCs w:val="24"/>
          <w:lang w:val="en-US"/>
        </w:rPr>
        <w:t xml:space="preserve"> Among the proposed options is not correct;</w:t>
      </w:r>
    </w:p>
    <w:p w:rsidR="009154CD" w:rsidRPr="00182B18" w:rsidRDefault="009154CD" w:rsidP="00CA147E">
      <w:pPr>
        <w:rPr>
          <w:rFonts w:ascii="Times New Roman Tj" w:hAnsi="Times New Roman Tj"/>
          <w:sz w:val="24"/>
          <w:szCs w:val="24"/>
          <w:lang w:val="en-US"/>
        </w:rPr>
      </w:pPr>
    </w:p>
    <w:sectPr w:rsidR="009154CD" w:rsidRPr="00182B18" w:rsidSect="00CA147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4CD" w:rsidRDefault="009154CD" w:rsidP="00CE0699">
      <w:pPr>
        <w:spacing w:after="0" w:line="240" w:lineRule="auto"/>
      </w:pPr>
      <w:r>
        <w:separator/>
      </w:r>
    </w:p>
  </w:endnote>
  <w:endnote w:type="continuationSeparator" w:id="0">
    <w:p w:rsidR="009154CD" w:rsidRDefault="009154CD" w:rsidP="00CE06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4CD" w:rsidRDefault="009154CD" w:rsidP="00CE0699">
      <w:pPr>
        <w:spacing w:after="0" w:line="240" w:lineRule="auto"/>
      </w:pPr>
      <w:r>
        <w:separator/>
      </w:r>
    </w:p>
  </w:footnote>
  <w:footnote w:type="continuationSeparator" w:id="0">
    <w:p w:rsidR="009154CD" w:rsidRDefault="009154CD" w:rsidP="00CE06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B2DD8"/>
    <w:multiLevelType w:val="hybridMultilevel"/>
    <w:tmpl w:val="CA1E8C9E"/>
    <w:lvl w:ilvl="0" w:tplc="7738394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61996702"/>
    <w:multiLevelType w:val="hybridMultilevel"/>
    <w:tmpl w:val="0EFE89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0751474"/>
    <w:multiLevelType w:val="hybridMultilevel"/>
    <w:tmpl w:val="C0D09676"/>
    <w:lvl w:ilvl="0" w:tplc="0419000F">
      <w:start w:val="1"/>
      <w:numFmt w:val="decimal"/>
      <w:lvlText w:val="%1."/>
      <w:lvlJc w:val="left"/>
      <w:pPr>
        <w:ind w:left="720" w:hanging="360"/>
      </w:pPr>
      <w:rPr>
        <w:rFonts w:cs="Times New Roman"/>
      </w:rPr>
    </w:lvl>
    <w:lvl w:ilvl="1" w:tplc="04190015">
      <w:start w:val="1"/>
      <w:numFmt w:val="upp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147E"/>
    <w:rsid w:val="00092789"/>
    <w:rsid w:val="000A330B"/>
    <w:rsid w:val="000E3636"/>
    <w:rsid w:val="000F6A85"/>
    <w:rsid w:val="00147F48"/>
    <w:rsid w:val="001612A6"/>
    <w:rsid w:val="00182B18"/>
    <w:rsid w:val="001D2F5B"/>
    <w:rsid w:val="00346AA9"/>
    <w:rsid w:val="004B37D3"/>
    <w:rsid w:val="00516E04"/>
    <w:rsid w:val="005656BE"/>
    <w:rsid w:val="00605F84"/>
    <w:rsid w:val="00651643"/>
    <w:rsid w:val="007D6392"/>
    <w:rsid w:val="009154CD"/>
    <w:rsid w:val="009C7955"/>
    <w:rsid w:val="009F1A31"/>
    <w:rsid w:val="00A6535F"/>
    <w:rsid w:val="00A900D9"/>
    <w:rsid w:val="00AB167E"/>
    <w:rsid w:val="00B92EF1"/>
    <w:rsid w:val="00C07334"/>
    <w:rsid w:val="00C330C8"/>
    <w:rsid w:val="00C71F32"/>
    <w:rsid w:val="00CA147E"/>
    <w:rsid w:val="00CE0699"/>
    <w:rsid w:val="00DB3923"/>
    <w:rsid w:val="00E233A9"/>
    <w:rsid w:val="00E44D01"/>
    <w:rsid w:val="00E548BB"/>
    <w:rsid w:val="00F61FA4"/>
    <w:rsid w:val="00FB79F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47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147E"/>
    <w:pPr>
      <w:ind w:left="720"/>
      <w:contextualSpacing/>
    </w:pPr>
  </w:style>
  <w:style w:type="paragraph" w:styleId="Header">
    <w:name w:val="header"/>
    <w:basedOn w:val="Normal"/>
    <w:link w:val="HeaderChar"/>
    <w:uiPriority w:val="99"/>
    <w:semiHidden/>
    <w:rsid w:val="00CE0699"/>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semiHidden/>
    <w:locked/>
    <w:rsid w:val="00CE0699"/>
  </w:style>
  <w:style w:type="paragraph" w:styleId="Footer">
    <w:name w:val="footer"/>
    <w:basedOn w:val="Normal"/>
    <w:link w:val="FooterChar"/>
    <w:uiPriority w:val="99"/>
    <w:semiHidden/>
    <w:rsid w:val="00CE0699"/>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semiHidden/>
    <w:locked/>
    <w:rsid w:val="00CE06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52</Pages>
  <Words>6914</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 905300666</dc:creator>
  <cp:keywords/>
  <dc:description/>
  <cp:lastModifiedBy>DMT</cp:lastModifiedBy>
  <cp:revision>18</cp:revision>
  <dcterms:created xsi:type="dcterms:W3CDTF">2015-10-17T06:55:00Z</dcterms:created>
  <dcterms:modified xsi:type="dcterms:W3CDTF">2023-12-16T05:48:00Z</dcterms:modified>
</cp:coreProperties>
</file>